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17879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1787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1787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1787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1787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1787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1787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17879">
        <w:rPr>
          <w:b w:val="0"/>
        </w:rPr>
        <w:t xml:space="preserve"> 91/2307-21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17879" w:rsidP="00232C8F">
            <w:r>
              <w:t>Дежурный по общежитию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17879" w:rsidP="00232C8F">
            <w:r>
              <w:t>21239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17879" w:rsidRPr="00417879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17879" w:rsidRPr="00417879">
        <w:rPr>
          <w:rStyle w:val="aa"/>
        </w:rPr>
        <w:t>2;  91/2307-21, 92/2307-21А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17879" w:rsidRPr="00417879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17879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17879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17879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17879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17879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17879" w:rsidP="00BA30DE">
            <w:pPr>
              <w:jc w:val="center"/>
            </w:pPr>
            <w:r>
              <w:t>139-246-672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  <w:r>
              <w:t>036-049-694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  <w:r>
              <w:t>036-218-469 47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  <w:r>
              <w:t>010-924-924 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  <w:tr w:rsidR="0041787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17879" w:rsidRDefault="0041787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17879" w:rsidRPr="00D15B1E" w:rsidRDefault="00417879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17879" w:rsidRPr="00417879">
        <w:rPr>
          <w:rStyle w:val="aa"/>
        </w:rPr>
        <w:t xml:space="preserve"> ПК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17879" w:rsidRPr="00417879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lastRenderedPageBreak/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lastRenderedPageBreak/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 xml:space="preserve">не </w:t>
            </w:r>
            <w:r w:rsidR="00A100AB" w:rsidRPr="00D15B1E">
              <w:rPr>
                <w:color w:val="000000"/>
              </w:rPr>
              <w:lastRenderedPageBreak/>
              <w:t>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lastRenderedPageBreak/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</w:t>
            </w:r>
            <w:r w:rsidRPr="00D15B1E">
              <w:lastRenderedPageBreak/>
              <w:t>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D3F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9D3FC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9D3F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78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78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78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78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78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787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1787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9D3FC3" w:rsidRPr="009D3FC3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9D3FC3" w:rsidRPr="009D3FC3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17879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17879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1787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178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17879" w:rsidP="004E51DC">
            <w:pPr>
              <w:pStyle w:val="a8"/>
            </w:pPr>
            <w:r>
              <w:lastRenderedPageBreak/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17879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178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1787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9D3FC3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9D3FC3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1787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879" w:rsidRPr="00417879" w:rsidRDefault="00417879" w:rsidP="004E51DC">
            <w:pPr>
              <w:pStyle w:val="a8"/>
            </w:pPr>
          </w:p>
        </w:tc>
      </w:tr>
      <w:tr w:rsidR="00417879" w:rsidRPr="00417879" w:rsidTr="004178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17879" w:rsidRPr="00417879" w:rsidRDefault="00417879" w:rsidP="00EF07A3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17879" w:rsidRPr="00417879" w:rsidRDefault="00417879" w:rsidP="004E51DC">
            <w:pPr>
              <w:pStyle w:val="a8"/>
              <w:rPr>
                <w:vertAlign w:val="superscript"/>
              </w:rPr>
            </w:pPr>
            <w:r w:rsidRPr="00417879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1787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D3FC3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D3FC3" w:rsidRPr="009D3FC3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91/2307-21, 92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1239 "/>
    <w:docVar w:name="codeok " w:val="    "/>
    <w:docVar w:name="col18" w:val=" 0 "/>
    <w:docVar w:name="colanal" w:val="  Отсутствуют"/>
    <w:docVar w:name="colrab" w:val=" 2 "/>
    <w:docVar w:name="colrab_anal" w:val=" 4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9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91/2307-21 "/>
    <w:docVar w:name="oborud" w:val=" ПК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389198D298B14981B5456C0A3C4AE91C"/>
    <w:docVar w:name="rm_id" w:val="6696"/>
    <w:docVar w:name="rm_name" w:val="                                          "/>
    <w:docVar w:name="rm_number" w:val=" 9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17879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E79B9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D30DB"/>
    <w:rsid w:val="009D3FC3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C6287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2022-02-17T01:22:00Z</dcterms:created>
  <dcterms:modified xsi:type="dcterms:W3CDTF">2022-02-18T08:24:00Z</dcterms:modified>
</cp:coreProperties>
</file>